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Ellesmere Port and Bromborough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Ellesmere Port and Bromborough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Ellesmere Port and Bromborough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Ellesmere Port and Bromborough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Ellesmere Port and Bromborough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Ellesmere Port and Bromborough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Ellesmere Port and Bromborough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Ellesmere Port and Bromborough is estimated to be </w:t>
      </w:r>
      <w:r w:rsidRPr="00773DF7">
        <w:rPr>
          <w:rFonts w:ascii="Libre Franklin Light" w:eastAsia="Times New Roman" w:hAnsi="Libre Franklin Light" w:cs="Calibri Light"/>
          <w:b/>
          <w:bCs/>
          <w:color w:val="C45911" w:themeColor="accent2" w:themeShade="BF"/>
        </w:rPr>
        <w:t xml:space="preserve">£1,730,618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Ellesmere Port and Bromborough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Ellesmere Port and Bromborough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Ellesmere Port and Bromborough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Ellesmere Port and Bromborough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llesmere Port and Brom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Ellesmere Port and Bromborough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llesmere Port and Brom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Ellesmere Port and Bromborough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Ellesmere Port and Bromborough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llesmere Port and Brom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Ellesmere Port and Bromborough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Ellesmere Port and Bromborough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Ellesmere Port and Bromborough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Ellesmere Port and Bromborough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Ellesmere Port and Bromborough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Ellesmere Port and Bromborough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£1,730,618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Ellesmere Port and Bromborough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£28,189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£582,963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£41,761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£1,044,427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£1,730,618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Ellesmere Port and Bromborough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Ellesmere Port and Bromborough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Ellesmere Port and Bromborough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Ellesmere Port and Bromborough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Ellesmere Port and Bromborough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Ellesmere Port and Bromborough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Ellesmere Port and Bromborough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Ellesmere Port and Bromborough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Ellesmere Port and Bromborough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Ellesmere Port and Bromborough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Ellesmere Port and Bromborough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Ellesmere Port and Bromborough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055E05-8D39-4722-9899-381CD26CAA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